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85F" w:rsidRDefault="0019285F" w:rsidP="0019285F">
      <w:pPr>
        <w:pStyle w:val="NoSpacing"/>
      </w:pPr>
      <w:r>
        <w:rPr>
          <w:u w:val="single"/>
        </w:rPr>
        <w:t>John JOCE</w:t>
      </w:r>
      <w:r>
        <w:t xml:space="preserve">      (fl.1466)</w:t>
      </w:r>
    </w:p>
    <w:p w:rsidR="0019285F" w:rsidRDefault="0019285F" w:rsidP="0019285F">
      <w:pPr>
        <w:pStyle w:val="NoSpacing"/>
      </w:pPr>
      <w:proofErr w:type="gramStart"/>
      <w:r>
        <w:t>of</w:t>
      </w:r>
      <w:proofErr w:type="gramEnd"/>
      <w:r>
        <w:t xml:space="preserve"> Stone, Kent.</w:t>
      </w:r>
    </w:p>
    <w:p w:rsidR="0019285F" w:rsidRDefault="0019285F" w:rsidP="0019285F">
      <w:pPr>
        <w:pStyle w:val="NoSpacing"/>
      </w:pPr>
    </w:p>
    <w:p w:rsidR="0019285F" w:rsidRDefault="0019285F" w:rsidP="0019285F">
      <w:pPr>
        <w:pStyle w:val="NoSpacing"/>
      </w:pPr>
    </w:p>
    <w:p w:rsidR="0019285F" w:rsidRDefault="0019285F" w:rsidP="0019285F">
      <w:pPr>
        <w:pStyle w:val="NoSpacing"/>
      </w:pPr>
      <w:r>
        <w:tab/>
        <w:t>1466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p.273)</w:t>
      </w:r>
    </w:p>
    <w:p w:rsidR="0019285F" w:rsidRDefault="0019285F" w:rsidP="0019285F">
      <w:pPr>
        <w:pStyle w:val="NoSpacing"/>
      </w:pPr>
    </w:p>
    <w:p w:rsidR="0019285F" w:rsidRDefault="0019285F" w:rsidP="0019285F">
      <w:pPr>
        <w:pStyle w:val="NoSpacing"/>
      </w:pPr>
    </w:p>
    <w:p w:rsidR="0019285F" w:rsidRDefault="0019285F" w:rsidP="0019285F">
      <w:pPr>
        <w:pStyle w:val="NoSpacing"/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85F" w:rsidRDefault="0019285F" w:rsidP="00920DE3">
      <w:pPr>
        <w:spacing w:after="0" w:line="240" w:lineRule="auto"/>
      </w:pPr>
      <w:r>
        <w:separator/>
      </w:r>
    </w:p>
  </w:endnote>
  <w:endnote w:type="continuationSeparator" w:id="0">
    <w:p w:rsidR="0019285F" w:rsidRDefault="001928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85F" w:rsidRDefault="0019285F" w:rsidP="00920DE3">
      <w:pPr>
        <w:spacing w:after="0" w:line="240" w:lineRule="auto"/>
      </w:pPr>
      <w:r>
        <w:separator/>
      </w:r>
    </w:p>
  </w:footnote>
  <w:footnote w:type="continuationSeparator" w:id="0">
    <w:p w:rsidR="0019285F" w:rsidRDefault="001928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85F"/>
    <w:rsid w:val="00120749"/>
    <w:rsid w:val="0019285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2015-06-08T21:22:00Z</dcterms:created>
  <dcterms:modified xsi:type="dcterms:W3CDTF">2015-06-08T21:23:00Z</dcterms:modified>
</cp:coreProperties>
</file>